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CDC29" w14:textId="77777777" w:rsidR="00A70615" w:rsidRDefault="00A70615" w:rsidP="00A706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CLERKESON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F76F419" w14:textId="77777777" w:rsidR="00A70615" w:rsidRDefault="00A70615" w:rsidP="00A706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417F4FCE" w14:textId="77777777" w:rsidR="00A70615" w:rsidRDefault="00A70615" w:rsidP="00A706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255AE4" w14:textId="77777777" w:rsidR="00A70615" w:rsidRDefault="00A70615" w:rsidP="00A706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1CBA7D" w14:textId="77777777" w:rsidR="00A70615" w:rsidRDefault="00A70615" w:rsidP="00A70615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92B2932" w14:textId="77777777" w:rsidR="00A70615" w:rsidRDefault="00A70615" w:rsidP="00A70615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7D85090" w14:textId="77777777" w:rsidR="00A70615" w:rsidRDefault="00A70615" w:rsidP="00A70615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0975F49" w14:textId="77777777" w:rsidR="00A70615" w:rsidRDefault="00A70615" w:rsidP="00A706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2F2520" w14:textId="77777777" w:rsidR="00A70615" w:rsidRDefault="00A70615" w:rsidP="00A706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AFF98B" w14:textId="77777777" w:rsidR="00A70615" w:rsidRDefault="00A70615" w:rsidP="00A706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2022</w:t>
      </w:r>
    </w:p>
    <w:p w14:paraId="73F092A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2BB5A" w14:textId="77777777" w:rsidR="00A70615" w:rsidRDefault="00A70615" w:rsidP="009139A6">
      <w:r>
        <w:separator/>
      </w:r>
    </w:p>
  </w:endnote>
  <w:endnote w:type="continuationSeparator" w:id="0">
    <w:p w14:paraId="2CE6112F" w14:textId="77777777" w:rsidR="00A70615" w:rsidRDefault="00A706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EAB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B98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D31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759A0" w14:textId="77777777" w:rsidR="00A70615" w:rsidRDefault="00A70615" w:rsidP="009139A6">
      <w:r>
        <w:separator/>
      </w:r>
    </w:p>
  </w:footnote>
  <w:footnote w:type="continuationSeparator" w:id="0">
    <w:p w14:paraId="05FFD29E" w14:textId="77777777" w:rsidR="00A70615" w:rsidRDefault="00A706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F40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BFB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4A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15"/>
    <w:rsid w:val="000666E0"/>
    <w:rsid w:val="002510B7"/>
    <w:rsid w:val="005C130B"/>
    <w:rsid w:val="00826F5C"/>
    <w:rsid w:val="009139A6"/>
    <w:rsid w:val="009448BB"/>
    <w:rsid w:val="00A3176C"/>
    <w:rsid w:val="00A70615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64353"/>
  <w15:chartTrackingRefBased/>
  <w15:docId w15:val="{A2B8C0E0-1E76-451C-AFD4-635F14F1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2022-07-05T14:33:00Z</dcterms:created>
  <dcterms:modified xsi:type="dcterms:W3CDTF">2022-07-05T14:34:00Z</dcterms:modified>
</cp:coreProperties>
</file>